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številka javnega naročila na portalu javnih naročil</w:t>
      </w:r>
      <w:r w:rsidR="00EC1976"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interna oznaka javnega naročila, kot jo je določil naročnik</w:t>
      </w:r>
      <w:r w:rsidR="00EC1976"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datum ponudbe</w:t>
      </w:r>
      <w:r w:rsidR="00EC1976"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naslov javnega naročila ali sklopa</w:t>
      </w:r>
      <w:r w:rsidR="00EC1976"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25A09" w:rsidRDefault="00E25A09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  <w:bookmarkStart w:id="4" w:name="_GoBack"/>
      <w:bookmarkEnd w:id="4"/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E25A0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2878C4">
              <w:rPr>
                <w:i/>
                <w:sz w:val="16"/>
                <w:szCs w:val="16"/>
              </w:rPr>
              <w:tab/>
            </w:r>
            <w:r w:rsidR="002878C4" w:rsidRPr="002F2430">
              <w:rPr>
                <w:i/>
                <w:sz w:val="16"/>
                <w:szCs w:val="16"/>
              </w:rPr>
              <w:t xml:space="preserve">Stran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7032B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2878C4" w:rsidRPr="002F2430">
              <w:rPr>
                <w:i/>
                <w:sz w:val="16"/>
                <w:szCs w:val="16"/>
              </w:rPr>
              <w:t xml:space="preserve"> od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7032B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7032B"/>
    <w:rsid w:val="00484FF0"/>
    <w:rsid w:val="005A371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B518FE"/>
    <w:rsid w:val="00CD3063"/>
    <w:rsid w:val="00D13E7C"/>
    <w:rsid w:val="00D54F23"/>
    <w:rsid w:val="00D83AD4"/>
    <w:rsid w:val="00DD4FAB"/>
    <w:rsid w:val="00DD64F4"/>
    <w:rsid w:val="00E25A09"/>
    <w:rsid w:val="00EC1976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BCCDE913.dotm</Template>
  <TotalTime>52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27</cp:revision>
  <cp:lastPrinted>2018-08-06T10:38:00Z</cp:lastPrinted>
  <dcterms:created xsi:type="dcterms:W3CDTF">2015-03-23T08:28:00Z</dcterms:created>
  <dcterms:modified xsi:type="dcterms:W3CDTF">2018-08-06T10:38:00Z</dcterms:modified>
</cp:coreProperties>
</file>